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SOMOURBY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Beighton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devenerunt held in Chesterfield into </w:t>
      </w: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Sir Philip Darcy(q.v.).</w:t>
      </w: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21-355)</w:t>
      </w: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0D5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0D5" w:rsidRPr="00DE7E71" w:rsidRDefault="009240D5" w:rsidP="009240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2016</w:t>
      </w:r>
    </w:p>
    <w:p w:rsidR="006B2F86" w:rsidRPr="009240D5" w:rsidRDefault="009240D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9240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0D5" w:rsidRDefault="009240D5" w:rsidP="00E71FC3">
      <w:pPr>
        <w:spacing w:after="0" w:line="240" w:lineRule="auto"/>
      </w:pPr>
      <w:r>
        <w:separator/>
      </w:r>
    </w:p>
  </w:endnote>
  <w:endnote w:type="continuationSeparator" w:id="0">
    <w:p w:rsidR="009240D5" w:rsidRDefault="009240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0D5" w:rsidRDefault="009240D5" w:rsidP="00E71FC3">
      <w:pPr>
        <w:spacing w:after="0" w:line="240" w:lineRule="auto"/>
      </w:pPr>
      <w:r>
        <w:separator/>
      </w:r>
    </w:p>
  </w:footnote>
  <w:footnote w:type="continuationSeparator" w:id="0">
    <w:p w:rsidR="009240D5" w:rsidRDefault="009240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0D5"/>
    <w:rsid w:val="009240D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08DAD"/>
  <w15:chartTrackingRefBased/>
  <w15:docId w15:val="{F27A1EF2-59CA-4069-A3B5-B6D0C8AC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2016-04-10T18:48:00Z</dcterms:created>
  <dcterms:modified xsi:type="dcterms:W3CDTF">2016-04-10T18:49:00Z</dcterms:modified>
</cp:coreProperties>
</file>